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R5-246690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0496</w:t>
            </w:r>
            <w:bookmarkStart w:id="3" w:name="_GoBack"/>
            <w:bookmarkEnd w:id="3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R17 NR CADC configuration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2024-10-21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rPr>
          <w:highlight w:val="none"/>
        </w:rPr>
      </w:pPr>
      <w:r>
        <w:rPr>
          <w:rFonts w:hint="eastAsia"/>
          <w:highlight w:val="none"/>
        </w:rPr>
        <w:t>This Jumbo CR is reserved and waiting for potential inputs during RAN5#10</w:t>
      </w:r>
      <w:r>
        <w:rPr>
          <w:rFonts w:hint="eastAsia" w:eastAsia="宋体"/>
          <w:highlight w:val="none"/>
          <w:lang w:val="en-US" w:eastAsia="zh-CN"/>
        </w:rPr>
        <w:t>5</w:t>
      </w:r>
      <w:r>
        <w:rPr>
          <w:rFonts w:hint="eastAsia"/>
          <w:highlight w:val="none"/>
        </w:rPr>
        <w:t xml:space="preserve"> meeting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23930F5"/>
    <w:rsid w:val="031D2985"/>
    <w:rsid w:val="031F40B3"/>
    <w:rsid w:val="032AB760"/>
    <w:rsid w:val="035B1959"/>
    <w:rsid w:val="0379447D"/>
    <w:rsid w:val="03D9468C"/>
    <w:rsid w:val="04952B38"/>
    <w:rsid w:val="0506558F"/>
    <w:rsid w:val="05F43D64"/>
    <w:rsid w:val="068E3D63"/>
    <w:rsid w:val="06AB4866"/>
    <w:rsid w:val="071E4F82"/>
    <w:rsid w:val="089A7A4F"/>
    <w:rsid w:val="08CE6E25"/>
    <w:rsid w:val="09293EF8"/>
    <w:rsid w:val="09802B26"/>
    <w:rsid w:val="0B3B75A4"/>
    <w:rsid w:val="0B571288"/>
    <w:rsid w:val="0C1F2E6E"/>
    <w:rsid w:val="0C306C99"/>
    <w:rsid w:val="0D5D5D3D"/>
    <w:rsid w:val="0DDA40DB"/>
    <w:rsid w:val="0E2E4B13"/>
    <w:rsid w:val="11435F18"/>
    <w:rsid w:val="12A715EE"/>
    <w:rsid w:val="14FF296A"/>
    <w:rsid w:val="15497BD4"/>
    <w:rsid w:val="156E0E85"/>
    <w:rsid w:val="16C10575"/>
    <w:rsid w:val="175E3B80"/>
    <w:rsid w:val="17DE4581"/>
    <w:rsid w:val="18416FA7"/>
    <w:rsid w:val="19977AB4"/>
    <w:rsid w:val="1BA116A2"/>
    <w:rsid w:val="1D34061D"/>
    <w:rsid w:val="1D7B15F9"/>
    <w:rsid w:val="1E883C7D"/>
    <w:rsid w:val="1EB81B4E"/>
    <w:rsid w:val="1F2C2BE9"/>
    <w:rsid w:val="1FDA771F"/>
    <w:rsid w:val="20CF42F8"/>
    <w:rsid w:val="23295712"/>
    <w:rsid w:val="23353569"/>
    <w:rsid w:val="25121BFE"/>
    <w:rsid w:val="2598481D"/>
    <w:rsid w:val="26165ECB"/>
    <w:rsid w:val="26AB74FD"/>
    <w:rsid w:val="26E34816"/>
    <w:rsid w:val="27AE4BA7"/>
    <w:rsid w:val="28170345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3017391D"/>
    <w:rsid w:val="3140320E"/>
    <w:rsid w:val="31790817"/>
    <w:rsid w:val="341E5273"/>
    <w:rsid w:val="34B8139C"/>
    <w:rsid w:val="35240DCF"/>
    <w:rsid w:val="362568E5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9037B0"/>
    <w:rsid w:val="3D4F6633"/>
    <w:rsid w:val="3DF24E2F"/>
    <w:rsid w:val="3EB7C8FC"/>
    <w:rsid w:val="3EBA3A55"/>
    <w:rsid w:val="3EBD4E8D"/>
    <w:rsid w:val="3FC02C90"/>
    <w:rsid w:val="411C5C8F"/>
    <w:rsid w:val="418B2636"/>
    <w:rsid w:val="41A766E8"/>
    <w:rsid w:val="41A82799"/>
    <w:rsid w:val="43CC6DF1"/>
    <w:rsid w:val="448060E4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535D5C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AB50657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C5787"/>
    <w:rsid w:val="79D31349"/>
    <w:rsid w:val="7A5565DC"/>
    <w:rsid w:val="7AF1471D"/>
    <w:rsid w:val="7AF16597"/>
    <w:rsid w:val="7B23446B"/>
    <w:rsid w:val="7BD14C58"/>
    <w:rsid w:val="7BDD5D9A"/>
    <w:rsid w:val="7BFF6EEF"/>
    <w:rsid w:val="7D400D02"/>
    <w:rsid w:val="7DBB2757"/>
    <w:rsid w:val="7E3316A2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2024-11-08T03:50:58Z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DC89554E56DD488A9DA5B847EC201A69</vt:lpwstr>
  </property>
</Properties>
</file>